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7BB5E" w14:textId="571913BE" w:rsidR="00BA00AB" w:rsidRDefault="002F0FC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SCHORTERYGGE</w:t>
      </w:r>
      <w:r>
        <w:rPr>
          <w:rFonts w:cs="Times New Roman"/>
          <w:szCs w:val="24"/>
        </w:rPr>
        <w:t xml:space="preserve">         (fl.1410)</w:t>
      </w:r>
    </w:p>
    <w:p w14:paraId="78175608" w14:textId="663481A7" w:rsidR="002F0FCE" w:rsidRDefault="002F0FC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75EC2AE" w14:textId="595F4CF9" w:rsidR="002F0FCE" w:rsidRDefault="002F0FCE" w:rsidP="009139A6">
      <w:pPr>
        <w:pStyle w:val="NoSpacing"/>
        <w:rPr>
          <w:rFonts w:cs="Times New Roman"/>
          <w:szCs w:val="24"/>
        </w:rPr>
      </w:pPr>
    </w:p>
    <w:p w14:paraId="3818DC67" w14:textId="2CCC1D22" w:rsidR="002F0FCE" w:rsidRDefault="002F0FCE" w:rsidP="009139A6">
      <w:pPr>
        <w:pStyle w:val="NoSpacing"/>
        <w:rPr>
          <w:rFonts w:cs="Times New Roman"/>
          <w:szCs w:val="24"/>
        </w:rPr>
      </w:pPr>
    </w:p>
    <w:p w14:paraId="2D86604B" w14:textId="13D1E36F" w:rsidR="002F0FCE" w:rsidRDefault="002F0FC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Oct.1410</w:t>
      </w:r>
      <w:r>
        <w:rPr>
          <w:rFonts w:cs="Times New Roman"/>
          <w:szCs w:val="24"/>
        </w:rPr>
        <w:tab/>
        <w:t>He was ordained to his first tonsure.</w:t>
      </w:r>
    </w:p>
    <w:p w14:paraId="760ED0B1" w14:textId="6780680E" w:rsidR="002F0FCE" w:rsidRDefault="002F0FC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4424D84C" w14:textId="548AB513" w:rsidR="002F0FCE" w:rsidRDefault="002F0FCE" w:rsidP="009139A6">
      <w:pPr>
        <w:pStyle w:val="NoSpacing"/>
        <w:rPr>
          <w:rFonts w:cs="Times New Roman"/>
          <w:szCs w:val="24"/>
        </w:rPr>
      </w:pPr>
    </w:p>
    <w:p w14:paraId="68516F18" w14:textId="171FD9B7" w:rsidR="002F0FCE" w:rsidRDefault="002F0FCE" w:rsidP="009139A6">
      <w:pPr>
        <w:pStyle w:val="NoSpacing"/>
        <w:rPr>
          <w:rFonts w:cs="Times New Roman"/>
          <w:szCs w:val="24"/>
        </w:rPr>
      </w:pPr>
    </w:p>
    <w:p w14:paraId="3BF00DD5" w14:textId="2BF6FBA5" w:rsidR="002F0FCE" w:rsidRPr="002F0FCE" w:rsidRDefault="002F0FC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sectPr w:rsidR="002F0FCE" w:rsidRPr="002F0F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10F57" w14:textId="77777777" w:rsidR="002F0FCE" w:rsidRDefault="002F0FCE" w:rsidP="009139A6">
      <w:r>
        <w:separator/>
      </w:r>
    </w:p>
  </w:endnote>
  <w:endnote w:type="continuationSeparator" w:id="0">
    <w:p w14:paraId="4C6638DB" w14:textId="77777777" w:rsidR="002F0FCE" w:rsidRDefault="002F0F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E0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3C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11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BAD77" w14:textId="77777777" w:rsidR="002F0FCE" w:rsidRDefault="002F0FCE" w:rsidP="009139A6">
      <w:r>
        <w:separator/>
      </w:r>
    </w:p>
  </w:footnote>
  <w:footnote w:type="continuationSeparator" w:id="0">
    <w:p w14:paraId="2A1B00CB" w14:textId="77777777" w:rsidR="002F0FCE" w:rsidRDefault="002F0F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21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16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18A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FCE"/>
    <w:rsid w:val="000666E0"/>
    <w:rsid w:val="002510B7"/>
    <w:rsid w:val="002F0FC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92A3A"/>
  <w15:chartTrackingRefBased/>
  <w15:docId w15:val="{C1D67852-93D2-4BA9-9626-DEF86EC9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2022-12-06T13:09:00Z</dcterms:created>
  <dcterms:modified xsi:type="dcterms:W3CDTF">2022-12-06T13:12:00Z</dcterms:modified>
</cp:coreProperties>
</file>